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86441A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7053"/>
      </w:tblGrid>
      <w:tr w:rsidR="00830C3B" w:rsidRPr="0091260B" w:rsidTr="005E51E5">
        <w:trPr>
          <w:trHeight w:val="1039"/>
        </w:trPr>
        <w:tc>
          <w:tcPr>
            <w:tcW w:w="7053" w:type="dxa"/>
          </w:tcPr>
          <w:p w:rsidR="00830C3B" w:rsidRPr="0091260B" w:rsidRDefault="00DE6383" w:rsidP="005E51E5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5E51E5">
              <w:t xml:space="preserve">Медведевой Н. В., Мазановой О. Ф., Мазанову В. Г.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5E51E5">
              <w:rPr>
                <w:color w:val="000000" w:themeColor="text1"/>
              </w:rPr>
              <w:t>ых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5E51E5">
              <w:rPr>
                <w:color w:val="000000" w:themeColor="text1"/>
              </w:rPr>
              <w:t>ов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5E51E5" w:rsidRDefault="00D25713" w:rsidP="005E51E5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5E51E5">
        <w:t>Медведевой Н. В., Мазановой О. Ф., Мазанову В. Г. разрешение:</w:t>
      </w:r>
    </w:p>
    <w:p w:rsidR="005E51E5" w:rsidRDefault="005E51E5" w:rsidP="005E51E5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 w:rsidRPr="001309F9">
        <w:t xml:space="preserve">на условно разрешенный вид использования </w:t>
      </w:r>
      <w:r w:rsidRPr="009112FE">
        <w:t>земельного участка в границах территории кадастрового квартала</w:t>
      </w:r>
      <w:r w:rsidRPr="001309F9">
        <w:t xml:space="preserve"> </w:t>
      </w:r>
      <w:r>
        <w:t>54:35:073825 площадью 366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индивидуальный жилой дом, по адресу: </w:t>
      </w:r>
      <w:proofErr w:type="gramStart"/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улица </w:t>
      </w:r>
      <w:proofErr w:type="spellStart"/>
      <w:r>
        <w:t>Камышенская</w:t>
      </w:r>
      <w:proofErr w:type="spellEnd"/>
      <w:r>
        <w:t xml:space="preserve">, дом 45 </w:t>
      </w:r>
      <w:r w:rsidRPr="002A1933">
        <w:t>(зона застройки индивидуальными жилыми домами</w:t>
      </w:r>
      <w:r>
        <w:br/>
      </w:r>
      <w:r w:rsidRPr="002A1933">
        <w:t>(Ж-6))</w:t>
      </w:r>
      <w:r>
        <w:t xml:space="preserve"> – </w:t>
      </w:r>
      <w:r w:rsidRPr="00780719">
        <w:t>«</w:t>
      </w:r>
      <w:r w:rsidRPr="00183BC6">
        <w:rPr>
          <w:spacing w:val="1"/>
        </w:rPr>
        <w:t>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»;</w:t>
      </w:r>
      <w:proofErr w:type="gramEnd"/>
    </w:p>
    <w:p w:rsidR="005E51E5" w:rsidRDefault="005E51E5" w:rsidP="005E51E5">
      <w:pPr>
        <w:widowControl/>
        <w:autoSpaceDE w:val="0"/>
        <w:autoSpaceDN w:val="0"/>
        <w:adjustRightInd w:val="0"/>
        <w:ind w:firstLine="720"/>
        <w:jc w:val="both"/>
        <w:rPr>
          <w:spacing w:val="1"/>
        </w:rPr>
      </w:pPr>
      <w:r w:rsidRPr="001309F9">
        <w:t xml:space="preserve">на условно разрешенный вид использования </w:t>
      </w:r>
      <w:r w:rsidRPr="009112FE">
        <w:t>земельного участка в границах территории кадастрового квартала</w:t>
      </w:r>
      <w:r w:rsidRPr="001309F9">
        <w:t xml:space="preserve"> </w:t>
      </w:r>
      <w:r>
        <w:t>54:35:073825 площадью 323 кв. м с местопол</w:t>
      </w:r>
      <w:r>
        <w:t>о</w:t>
      </w:r>
      <w:r>
        <w:t xml:space="preserve">жением: установлено относительно ориентира, расположенного в границах участка, ориентир – индивидуальный жилой дом, по адресу: </w:t>
      </w:r>
      <w:r w:rsidRPr="00826EB2">
        <w:t>Российская Фе</w:t>
      </w:r>
      <w:r>
        <w:t>дер</w:t>
      </w:r>
      <w:r>
        <w:t>а</w:t>
      </w:r>
      <w:r>
        <w:t xml:space="preserve">ция, Новосибирская область, город Новосибирск, улица </w:t>
      </w:r>
      <w:proofErr w:type="spellStart"/>
      <w:r>
        <w:t>Камышенская</w:t>
      </w:r>
      <w:proofErr w:type="spellEnd"/>
      <w:r>
        <w:t xml:space="preserve">, дом 45 </w:t>
      </w:r>
      <w:r w:rsidRPr="002A1933">
        <w:t xml:space="preserve">(зона застройки индивидуальными жилыми домами </w:t>
      </w:r>
      <w:r>
        <w:br/>
      </w:r>
      <w:r w:rsidRPr="002A1933">
        <w:t>(Ж-6))</w:t>
      </w:r>
      <w:r>
        <w:t xml:space="preserve"> – </w:t>
      </w:r>
      <w:r w:rsidRPr="00780719">
        <w:t>«</w:t>
      </w:r>
      <w:r w:rsidRPr="00183BC6">
        <w:rPr>
          <w:spacing w:val="1"/>
        </w:rPr>
        <w:t>блокированная жилая застройка</w:t>
      </w:r>
      <w:r>
        <w:rPr>
          <w:spacing w:val="1"/>
        </w:rPr>
        <w:t> </w:t>
      </w:r>
      <w:r w:rsidRPr="00183BC6">
        <w:rPr>
          <w:spacing w:val="1"/>
        </w:rPr>
        <w:t>(2.3</w:t>
      </w:r>
      <w:r>
        <w:rPr>
          <w:spacing w:val="1"/>
        </w:rPr>
        <w:t xml:space="preserve">) – </w:t>
      </w:r>
      <w:r>
        <w:t>дома блокированной з</w:t>
      </w:r>
      <w:r>
        <w:t>а</w:t>
      </w:r>
      <w:r>
        <w:t>стройки</w:t>
      </w:r>
      <w:r>
        <w:rPr>
          <w:spacing w:val="1"/>
        </w:rPr>
        <w:t>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lastRenderedPageBreak/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86441A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5E51E5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2338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1CB6"/>
    <w:rsid w:val="005D22A4"/>
    <w:rsid w:val="005D42EC"/>
    <w:rsid w:val="005D7271"/>
    <w:rsid w:val="005D7B18"/>
    <w:rsid w:val="005E0892"/>
    <w:rsid w:val="005E51E5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6F6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441A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E7025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E4FE4-8CD4-4D17-BF22-2A1D6D92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81</TotalTime>
  <Pages>2</Pages>
  <Words>279</Words>
  <Characters>2188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67</cp:revision>
  <cp:lastPrinted>2020-02-25T03:17:00Z</cp:lastPrinted>
  <dcterms:created xsi:type="dcterms:W3CDTF">2023-05-10T04:37:00Z</dcterms:created>
  <dcterms:modified xsi:type="dcterms:W3CDTF">2026-01-27T08:23:00Z</dcterms:modified>
</cp:coreProperties>
</file>